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3E" w:rsidRPr="004D1178" w:rsidRDefault="00CD4F3E" w:rsidP="007F3D64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4D1178">
        <w:rPr>
          <w:rFonts w:ascii="Times New Roman" w:hAnsi="Times New Roman" w:cs="Times New Roman"/>
          <w:sz w:val="24"/>
          <w:szCs w:val="24"/>
        </w:rPr>
        <w:tab/>
      </w:r>
      <w:r w:rsidRPr="004D1178">
        <w:rPr>
          <w:rFonts w:ascii="Times New Roman" w:hAnsi="Times New Roman" w:cs="Times New Roman"/>
          <w:sz w:val="24"/>
          <w:szCs w:val="24"/>
        </w:rPr>
        <w:tab/>
      </w:r>
      <w:r w:rsidRPr="004D1178">
        <w:rPr>
          <w:rFonts w:ascii="Times New Roman" w:hAnsi="Times New Roman" w:cs="Times New Roman"/>
          <w:sz w:val="24"/>
          <w:szCs w:val="24"/>
        </w:rPr>
        <w:tab/>
      </w:r>
      <w:r w:rsidRPr="004D1178">
        <w:rPr>
          <w:rFonts w:ascii="Times New Roman" w:hAnsi="Times New Roman" w:cs="Times New Roman"/>
          <w:sz w:val="24"/>
          <w:szCs w:val="24"/>
        </w:rPr>
        <w:tab/>
      </w:r>
      <w:r w:rsidRPr="004D1178">
        <w:rPr>
          <w:rFonts w:ascii="Times New Roman" w:hAnsi="Times New Roman" w:cs="Times New Roman"/>
          <w:sz w:val="24"/>
          <w:szCs w:val="24"/>
        </w:rPr>
        <w:tab/>
      </w:r>
      <w:r w:rsidRPr="004D1178">
        <w:rPr>
          <w:rFonts w:ascii="Times New Roman" w:hAnsi="Times New Roman" w:cs="Times New Roman"/>
          <w:sz w:val="24"/>
          <w:szCs w:val="24"/>
        </w:rPr>
        <w:tab/>
      </w:r>
    </w:p>
    <w:p w:rsidR="00CD4F3E" w:rsidRPr="004D1178" w:rsidRDefault="00CD4F3E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D4F3E" w:rsidRPr="004D117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D4F3E" w:rsidRPr="004D1178" w:rsidRDefault="00CD4F3E">
            <w:pPr>
              <w:ind w:left="113" w:right="113"/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D4F3E" w:rsidRPr="004D1178" w:rsidRDefault="00CD4F3E" w:rsidP="00CE4B9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Nazwa modułu (bloku przedmiotów): </w:t>
            </w:r>
          </w:p>
          <w:p w:rsidR="00CD4F3E" w:rsidRPr="004D1178" w:rsidRDefault="00CD4F3E" w:rsidP="00CE4B9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Gospodarka komunalna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Kod modułu:</w:t>
            </w:r>
          </w:p>
        </w:tc>
      </w:tr>
      <w:tr w:rsidR="00CD4F3E" w:rsidRPr="004D1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D4F3E" w:rsidRPr="004D1178" w:rsidRDefault="00CD4F3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Nazwa przedmiotu: </w:t>
            </w:r>
          </w:p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Kod przedmiotu:</w:t>
            </w:r>
          </w:p>
        </w:tc>
      </w:tr>
      <w:tr w:rsidR="00CD4F3E" w:rsidRPr="004D1178">
        <w:trPr>
          <w:cantSplit/>
        </w:trPr>
        <w:tc>
          <w:tcPr>
            <w:tcW w:w="497" w:type="dxa"/>
            <w:vMerge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Nazwa jednostki prowadzącej przedmiot / moduł: 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CD4F3E" w:rsidRPr="004D1178">
        <w:trPr>
          <w:cantSplit/>
        </w:trPr>
        <w:tc>
          <w:tcPr>
            <w:tcW w:w="497" w:type="dxa"/>
            <w:vMerge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Nazwa kierunku: 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CD4F3E" w:rsidRPr="004D1178">
        <w:trPr>
          <w:cantSplit/>
        </w:trPr>
        <w:tc>
          <w:tcPr>
            <w:tcW w:w="497" w:type="dxa"/>
            <w:vMerge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Forma studiów: 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SS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Profil kształcenia:</w:t>
            </w:r>
          </w:p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praktyczny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D4F3E" w:rsidRPr="004D1178" w:rsidRDefault="00CD4F3E" w:rsidP="006E66AC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Specjalność: </w:t>
            </w:r>
            <w:bookmarkStart w:id="0" w:name="_GoBack"/>
            <w:bookmarkEnd w:id="0"/>
          </w:p>
          <w:p w:rsidR="00CD4F3E" w:rsidRPr="004D1178" w:rsidRDefault="00CD4F3E" w:rsidP="006E66AC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ASiFP</w:t>
            </w:r>
          </w:p>
          <w:p w:rsidR="00CD4F3E" w:rsidRPr="004D1178" w:rsidRDefault="00CD4F3E" w:rsidP="006E66AC">
            <w:pPr>
              <w:rPr>
                <w:sz w:val="24"/>
                <w:szCs w:val="24"/>
              </w:rPr>
            </w:pPr>
          </w:p>
        </w:tc>
      </w:tr>
      <w:tr w:rsidR="00CD4F3E" w:rsidRPr="004D1178">
        <w:trPr>
          <w:cantSplit/>
        </w:trPr>
        <w:tc>
          <w:tcPr>
            <w:tcW w:w="497" w:type="dxa"/>
            <w:vMerge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Rok / semestr: </w:t>
            </w:r>
          </w:p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IV /VII</w:t>
            </w:r>
          </w:p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Status przedmiotu /modułu:</w:t>
            </w:r>
          </w:p>
          <w:p w:rsidR="00CD4F3E" w:rsidRPr="004D1178" w:rsidRDefault="00CD4F3E" w:rsidP="00CE4B9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obligatoryjny</w:t>
            </w:r>
          </w:p>
          <w:p w:rsidR="00CD4F3E" w:rsidRPr="004D1178" w:rsidRDefault="00CD4F3E" w:rsidP="00CE4B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D4F3E" w:rsidRPr="004D1178" w:rsidRDefault="00CD4F3E" w:rsidP="006D73BD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Język przedmiotu / modułu: </w:t>
            </w:r>
            <w:r w:rsidRPr="004D1178">
              <w:rPr>
                <w:b/>
                <w:bCs/>
                <w:sz w:val="24"/>
                <w:szCs w:val="24"/>
              </w:rPr>
              <w:t>polski</w:t>
            </w:r>
          </w:p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D4F3E" w:rsidRPr="004D1178">
        <w:trPr>
          <w:cantSplit/>
        </w:trPr>
        <w:tc>
          <w:tcPr>
            <w:tcW w:w="497" w:type="dxa"/>
            <w:vMerge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inne </w:t>
            </w:r>
            <w:r w:rsidRPr="004D1178">
              <w:rPr>
                <w:sz w:val="24"/>
                <w:szCs w:val="24"/>
              </w:rPr>
              <w:br/>
              <w:t>(wpisać jakie)</w:t>
            </w:r>
          </w:p>
        </w:tc>
      </w:tr>
      <w:tr w:rsidR="00CD4F3E" w:rsidRPr="004D117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Wymiar zajęć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15</w:t>
            </w:r>
          </w:p>
          <w:p w:rsidR="00CD4F3E" w:rsidRPr="004D1178" w:rsidRDefault="00CD4F3E" w:rsidP="007F3D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D4F3E" w:rsidRPr="004D1178" w:rsidRDefault="00CD4F3E" w:rsidP="00CE4B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D4F3E" w:rsidRPr="004D1178" w:rsidRDefault="00CD4F3E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D4F3E" w:rsidRPr="004D1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D4F3E" w:rsidRPr="004D1178" w:rsidRDefault="00CD4F3E" w:rsidP="00CE4B9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dr Grzegorz Pawłowski</w:t>
            </w:r>
          </w:p>
        </w:tc>
      </w:tr>
      <w:tr w:rsidR="00CD4F3E" w:rsidRPr="004D1178">
        <w:tc>
          <w:tcPr>
            <w:tcW w:w="2988" w:type="dxa"/>
            <w:vAlign w:val="center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D4F3E" w:rsidRPr="004D1178" w:rsidRDefault="00CD4F3E" w:rsidP="007F3D64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dr Grzegorz Pawłowski</w:t>
            </w:r>
          </w:p>
        </w:tc>
      </w:tr>
      <w:tr w:rsidR="00CD4F3E" w:rsidRPr="004D1178">
        <w:tc>
          <w:tcPr>
            <w:tcW w:w="2988" w:type="dxa"/>
            <w:vAlign w:val="center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Cel przedmiotu / modułu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D4F3E" w:rsidRPr="004D1178" w:rsidRDefault="00CD4F3E" w:rsidP="007F3D64">
            <w:pPr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Zapoznanie słuchaczy z </w:t>
            </w:r>
            <w:r w:rsidRPr="004D1178">
              <w:rPr>
                <w:rStyle w:val="grame"/>
                <w:sz w:val="24"/>
                <w:szCs w:val="24"/>
              </w:rPr>
              <w:t>podstawowymi zagadnieniami,</w:t>
            </w:r>
            <w:r w:rsidRPr="004D1178">
              <w:rPr>
                <w:sz w:val="24"/>
                <w:szCs w:val="24"/>
              </w:rPr>
              <w:t xml:space="preserve"> dotyczącymi gospodarki komunalnej, obejmującymi w szczególności zadania </w:t>
            </w:r>
            <w:r w:rsidRPr="004D1178">
              <w:rPr>
                <w:sz w:val="24"/>
                <w:szCs w:val="24"/>
              </w:rPr>
              <w:br/>
              <w:t>o charakterze użyteczności publicznej, poznanie metod i środków realizacji celów technicznych i ekonomicznych, podstawowe regulacje prawne, zasady i narzędzia zarządzania przedsięwzięciem komunalnym.</w:t>
            </w:r>
          </w:p>
        </w:tc>
      </w:tr>
      <w:tr w:rsidR="00CD4F3E" w:rsidRPr="004D1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Wymagania wstępne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 w:rsidP="003E7612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znajomość podstaw zarządzania organizacją</w:t>
            </w:r>
          </w:p>
        </w:tc>
      </w:tr>
    </w:tbl>
    <w:p w:rsidR="00CD4F3E" w:rsidRPr="004D1178" w:rsidRDefault="00CD4F3E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D4F3E" w:rsidRPr="004D117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CD4F3E" w:rsidRPr="004D117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Odniesienie do efektów dla </w:t>
            </w:r>
            <w:r w:rsidRPr="004D1178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CD4F3E" w:rsidRPr="004D1178" w:rsidRDefault="00CD4F3E" w:rsidP="00CB14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wymienia podstawowe kategorie prawne dotyczące gospodarki komunalnej</w:t>
            </w:r>
          </w:p>
        </w:tc>
        <w:tc>
          <w:tcPr>
            <w:tcW w:w="1395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K1P_W01</w:t>
            </w: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CD4F3E" w:rsidRPr="004D1178" w:rsidRDefault="00CD4F3E" w:rsidP="00222F13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interpretuje podstawowe reguły zarządzania usługami komunalnymi</w:t>
            </w:r>
          </w:p>
        </w:tc>
        <w:tc>
          <w:tcPr>
            <w:tcW w:w="1395" w:type="dxa"/>
            <w:vAlign w:val="center"/>
          </w:tcPr>
          <w:p w:rsidR="00CD4F3E" w:rsidRPr="004D1178" w:rsidRDefault="00CD4F3E" w:rsidP="00643CFC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K1P_W12</w:t>
            </w: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  <w:vAlign w:val="center"/>
          </w:tcPr>
          <w:p w:rsidR="00CD4F3E" w:rsidRPr="004D1178" w:rsidRDefault="00CD4F3E" w:rsidP="008236EB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przedstawia uwarunkowania prowadzenia komunalnej działalności gospodarczej</w:t>
            </w:r>
          </w:p>
        </w:tc>
        <w:tc>
          <w:tcPr>
            <w:tcW w:w="1395" w:type="dxa"/>
            <w:vAlign w:val="center"/>
          </w:tcPr>
          <w:p w:rsidR="00CD4F3E" w:rsidRPr="004D1178" w:rsidRDefault="00CD4F3E" w:rsidP="00643CFC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K1P_W13</w:t>
            </w: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CD4F3E" w:rsidRPr="004D1178" w:rsidRDefault="00CD4F3E" w:rsidP="00C17E4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interpretuje zmiany zachodzące w najbliższym otoczeniu lokalnym i regionalnym</w:t>
            </w:r>
          </w:p>
        </w:tc>
        <w:tc>
          <w:tcPr>
            <w:tcW w:w="1395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K1P_U06</w:t>
            </w:r>
          </w:p>
        </w:tc>
      </w:tr>
      <w:tr w:rsidR="00CD4F3E" w:rsidRPr="004D1178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CD4F3E" w:rsidRPr="004D1178" w:rsidRDefault="00CD4F3E" w:rsidP="00D00282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wyjaśnia zasady i obszary działania przedsiębiorstw komunalnych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K1P_U23</w:t>
            </w: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CD4F3E" w:rsidRPr="004D1178" w:rsidRDefault="00CD4F3E" w:rsidP="008B5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analizuje wyniki badań związane z problemami natury społecznej i ekonomicznej</w:t>
            </w:r>
          </w:p>
        </w:tc>
        <w:tc>
          <w:tcPr>
            <w:tcW w:w="1395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K1P_U15</w:t>
            </w: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CD4F3E" w:rsidRPr="004D1178" w:rsidRDefault="00CD4F3E" w:rsidP="00E04623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wyjaśnia wyższość wspólnych interesów członków społeczeństwa nad interesami indywidualnymi</w:t>
            </w:r>
          </w:p>
        </w:tc>
        <w:tc>
          <w:tcPr>
            <w:tcW w:w="1395" w:type="dxa"/>
            <w:vAlign w:val="center"/>
          </w:tcPr>
          <w:p w:rsidR="00CD4F3E" w:rsidRPr="004D1178" w:rsidRDefault="00CD4F3E" w:rsidP="00E04623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S1P_K03</w:t>
            </w:r>
          </w:p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</w:p>
        </w:tc>
      </w:tr>
      <w:tr w:rsidR="00CD4F3E" w:rsidRPr="004D1178">
        <w:trPr>
          <w:cantSplit/>
        </w:trPr>
        <w:tc>
          <w:tcPr>
            <w:tcW w:w="908" w:type="dxa"/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CD4F3E" w:rsidRPr="004D1178" w:rsidRDefault="00CD4F3E" w:rsidP="008B518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rozwiązuje problemy na drodze dialogu w ramach zespołu i grupy</w:t>
            </w:r>
          </w:p>
        </w:tc>
        <w:tc>
          <w:tcPr>
            <w:tcW w:w="1395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K1P_K05</w:t>
            </w:r>
          </w:p>
        </w:tc>
      </w:tr>
      <w:tr w:rsidR="00CD4F3E" w:rsidRPr="004D117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 w:rsidP="00D0028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CD4F3E" w:rsidRPr="004D1178" w:rsidRDefault="00CD4F3E" w:rsidP="00222F13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jest świadomy ograniczeń wynikających ze specyfiki społeczeństwa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K1P_K09</w:t>
            </w:r>
          </w:p>
        </w:tc>
      </w:tr>
    </w:tbl>
    <w:p w:rsidR="00CD4F3E" w:rsidRPr="004D1178" w:rsidRDefault="00CD4F3E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D4F3E" w:rsidRPr="004D1178">
        <w:tc>
          <w:tcPr>
            <w:tcW w:w="10008" w:type="dxa"/>
            <w:vAlign w:val="center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CD4F3E" w:rsidRPr="004D1178">
        <w:tc>
          <w:tcPr>
            <w:tcW w:w="10008" w:type="dxa"/>
            <w:shd w:val="pct15" w:color="auto" w:fill="FFFFFF"/>
          </w:tcPr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CD4F3E" w:rsidRPr="004D1178">
        <w:tc>
          <w:tcPr>
            <w:tcW w:w="10008" w:type="dxa"/>
          </w:tcPr>
          <w:p w:rsidR="00CD4F3E" w:rsidRPr="004D1178" w:rsidRDefault="00CD4F3E" w:rsidP="004D117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Gospodarka i polityka komunalna – podstawowe pojęcia</w:t>
            </w:r>
          </w:p>
          <w:p w:rsidR="00CD4F3E" w:rsidRPr="004D1178" w:rsidRDefault="00CD4F3E" w:rsidP="004D117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Gospodarka komunalna a funkcjonowanie samorządu terytorialnego</w:t>
            </w:r>
          </w:p>
          <w:p w:rsidR="00CD4F3E" w:rsidRPr="004D1178" w:rsidRDefault="00CD4F3E" w:rsidP="004D117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Organizacja rynku usług komunalnych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Modele zarządzania gospodarką komunalną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Charakterystyka infrastruktury komunalnej i jej klasyfikacja. Korzyści zewnętrzne funkcjonowania infrastruktury komunalnej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Ogólne zadania przedsiębiorstw komunalnych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Analiza pozycji komunalnych przedsiębiorstw ciepłowniczych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Analiza rynku komunikacji publicznej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Analiza rynku wodociągów i kanalizacji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Analiza rynku zieleni i oczyszczania miasta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Zarządzanie  nieruchomościami komunalnymi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Analiza gospodarowania odpadami komunalnymi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Specyfika przedsiębiorstw gospodarki komunalnej: wodociągów i kanalizacji, gospodarki odpadami, ciepłownictwa i elektroenergetyki, komunikacji publicznej, dróg gminnych, zieleni, gospodarki nieruchomościami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Formy organizacyjno-prawne świadczenia usług komunalnych i przekształcenia własnościowe</w:t>
            </w:r>
          </w:p>
          <w:p w:rsidR="00CD4F3E" w:rsidRPr="004D1178" w:rsidRDefault="00CD4F3E" w:rsidP="004D1178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Finansowanie usług komunalnych</w:t>
            </w:r>
          </w:p>
        </w:tc>
      </w:tr>
      <w:tr w:rsidR="00CD4F3E" w:rsidRPr="004D1178">
        <w:tc>
          <w:tcPr>
            <w:tcW w:w="10008" w:type="dxa"/>
            <w:shd w:val="pct15" w:color="auto" w:fill="FFFFFF"/>
          </w:tcPr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CD4F3E" w:rsidRPr="004D1178">
        <w:tc>
          <w:tcPr>
            <w:tcW w:w="10008" w:type="dxa"/>
          </w:tcPr>
          <w:p w:rsidR="00CD4F3E" w:rsidRPr="004D1178" w:rsidRDefault="00CD4F3E" w:rsidP="009E1263">
            <w:pPr>
              <w:rPr>
                <w:sz w:val="24"/>
                <w:szCs w:val="24"/>
              </w:rPr>
            </w:pPr>
          </w:p>
        </w:tc>
      </w:tr>
      <w:tr w:rsidR="00CD4F3E" w:rsidRPr="004D1178">
        <w:tc>
          <w:tcPr>
            <w:tcW w:w="10008" w:type="dxa"/>
            <w:shd w:val="pct15" w:color="auto" w:fill="FFFFFF"/>
          </w:tcPr>
          <w:p w:rsidR="00CD4F3E" w:rsidRPr="004D1178" w:rsidRDefault="00CD4F3E">
            <w:pPr>
              <w:pStyle w:val="Heading1"/>
            </w:pPr>
            <w:r w:rsidRPr="004D1178">
              <w:t>Laboratorium</w:t>
            </w:r>
          </w:p>
        </w:tc>
      </w:tr>
      <w:tr w:rsidR="00CD4F3E" w:rsidRPr="004D1178">
        <w:tc>
          <w:tcPr>
            <w:tcW w:w="10008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</w:tr>
      <w:tr w:rsidR="00CD4F3E" w:rsidRPr="004D1178">
        <w:tc>
          <w:tcPr>
            <w:tcW w:w="10008" w:type="dxa"/>
            <w:shd w:val="pct15" w:color="auto" w:fill="FFFFFF"/>
          </w:tcPr>
          <w:p w:rsidR="00CD4F3E" w:rsidRPr="004D1178" w:rsidRDefault="00CD4F3E">
            <w:pPr>
              <w:pStyle w:val="Heading1"/>
            </w:pPr>
            <w:r w:rsidRPr="004D1178">
              <w:t>Projekt</w:t>
            </w:r>
          </w:p>
        </w:tc>
      </w:tr>
      <w:tr w:rsidR="00CD4F3E" w:rsidRPr="004D1178">
        <w:tc>
          <w:tcPr>
            <w:tcW w:w="10008" w:type="dxa"/>
            <w:tcBorders>
              <w:bottom w:val="single" w:sz="12" w:space="0" w:color="auto"/>
            </w:tcBorders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</w:tr>
    </w:tbl>
    <w:p w:rsidR="00CD4F3E" w:rsidRPr="004D1178" w:rsidRDefault="00CD4F3E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D4F3E" w:rsidRPr="004D117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D4F3E" w:rsidRPr="004D1178" w:rsidRDefault="00CD4F3E" w:rsidP="007F3D64">
            <w:pPr>
              <w:jc w:val="both"/>
              <w:rPr>
                <w:sz w:val="24"/>
                <w:szCs w:val="24"/>
              </w:rPr>
            </w:pPr>
            <w:r w:rsidRPr="004D1178">
              <w:rPr>
                <w:rStyle w:val="spelle"/>
                <w:sz w:val="24"/>
                <w:szCs w:val="24"/>
              </w:rPr>
              <w:t>1</w:t>
            </w:r>
            <w:r w:rsidRPr="004D1178">
              <w:rPr>
                <w:sz w:val="24"/>
                <w:szCs w:val="24"/>
              </w:rPr>
              <w:t xml:space="preserve">. Nowe zarządzanie publiczne w samorządzie terytorialnym, red. A. Zalewski, Warszawa 2007 </w:t>
            </w:r>
          </w:p>
          <w:p w:rsidR="00CD4F3E" w:rsidRPr="004D1178" w:rsidRDefault="00CD4F3E" w:rsidP="007F3D64">
            <w:pPr>
              <w:jc w:val="both"/>
              <w:rPr>
                <w:sz w:val="24"/>
                <w:szCs w:val="24"/>
              </w:rPr>
            </w:pPr>
            <w:r w:rsidRPr="004D1178">
              <w:rPr>
                <w:rStyle w:val="spelle"/>
                <w:sz w:val="24"/>
                <w:szCs w:val="24"/>
              </w:rPr>
              <w:t xml:space="preserve">2. T. Aziewicz, </w:t>
            </w:r>
            <w:r w:rsidRPr="004D1178">
              <w:rPr>
                <w:sz w:val="24"/>
                <w:szCs w:val="24"/>
              </w:rPr>
              <w:t xml:space="preserve">Transformacja gospodarki komunalnej w Polsce, </w:t>
            </w:r>
            <w:hyperlink r:id="rId7" w:history="1">
              <w:r w:rsidRPr="004D1178">
                <w:rPr>
                  <w:rStyle w:val="Hyperlink"/>
                  <w:color w:val="auto"/>
                  <w:sz w:val="24"/>
                  <w:szCs w:val="24"/>
                </w:rPr>
                <w:t>http://www.komunalne.info/repository/files/TATransormacja.pdf</w:t>
              </w:r>
            </w:hyperlink>
          </w:p>
          <w:p w:rsidR="00CD4F3E" w:rsidRPr="004D1178" w:rsidRDefault="00CD4F3E" w:rsidP="007F3D64">
            <w:pPr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3. R. Bendziński, Analizy rynków usług komunalnych, </w:t>
            </w:r>
            <w:hyperlink r:id="rId8" w:history="1">
              <w:r w:rsidRPr="004D1178">
                <w:rPr>
                  <w:rStyle w:val="Hyperlink"/>
                  <w:color w:val="auto"/>
                  <w:sz w:val="24"/>
                  <w:szCs w:val="24"/>
                </w:rPr>
                <w:t>http://www.komunalne.info/repository/files/Robert_Bedzinski_-_Analiza_rynkow_uslug_komunalnych.pdf</w:t>
              </w:r>
            </w:hyperlink>
          </w:p>
          <w:p w:rsidR="00CD4F3E" w:rsidRPr="004D1178" w:rsidRDefault="00CD4F3E" w:rsidP="007F3D64">
            <w:pPr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 xml:space="preserve">4. Prywatyzacja podmiotów komunalnych (materiały konferencyjne), </w:t>
            </w:r>
            <w:hyperlink r:id="rId9" w:history="1">
              <w:r w:rsidRPr="004D1178">
                <w:rPr>
                  <w:rStyle w:val="Hyperlink"/>
                  <w:color w:val="auto"/>
                  <w:sz w:val="24"/>
                  <w:szCs w:val="24"/>
                </w:rPr>
                <w:t>http://www.komunalne.info/e4u.php/</w:t>
              </w:r>
            </w:hyperlink>
          </w:p>
        </w:tc>
      </w:tr>
      <w:tr w:rsidR="00CD4F3E" w:rsidRPr="004D1178">
        <w:tc>
          <w:tcPr>
            <w:tcW w:w="2448" w:type="dxa"/>
            <w:tcBorders>
              <w:bottom w:val="single" w:sz="12" w:space="0" w:color="auto"/>
            </w:tcBorders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Literatura uzupełniająca</w:t>
            </w:r>
          </w:p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D4F3E" w:rsidRPr="004D1178" w:rsidRDefault="00CD4F3E" w:rsidP="007F3D64">
            <w:pPr>
              <w:pStyle w:val="ListParagraph"/>
              <w:numPr>
                <w:ilvl w:val="0"/>
                <w:numId w:val="25"/>
              </w:numPr>
              <w:jc w:val="both"/>
              <w:rPr>
                <w:rStyle w:val="spelle"/>
                <w:sz w:val="24"/>
                <w:szCs w:val="24"/>
              </w:rPr>
            </w:pPr>
            <w:r w:rsidRPr="004D1178">
              <w:rPr>
                <w:rStyle w:val="spelle"/>
                <w:sz w:val="24"/>
                <w:szCs w:val="24"/>
              </w:rPr>
              <w:t>T. Aziewicz</w:t>
            </w:r>
            <w:r w:rsidRPr="004D1178">
              <w:rPr>
                <w:sz w:val="24"/>
                <w:szCs w:val="24"/>
              </w:rPr>
              <w:t>, Zarządzanie Usługami komunalnymi Tom I i II, Warszawa 1998.</w:t>
            </w:r>
          </w:p>
          <w:p w:rsidR="00CD4F3E" w:rsidRPr="004D1178" w:rsidRDefault="00CD4F3E" w:rsidP="007F3D64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4D1178">
              <w:rPr>
                <w:rStyle w:val="spelle"/>
                <w:sz w:val="24"/>
                <w:szCs w:val="24"/>
              </w:rPr>
              <w:t>O. Wyszomirski</w:t>
            </w:r>
            <w:r w:rsidRPr="004D1178">
              <w:rPr>
                <w:sz w:val="24"/>
                <w:szCs w:val="24"/>
              </w:rPr>
              <w:t>, Komunikacja Miejska w Gospodarce Rynkowej Wyd.. Uniwersytetu Gdańskiego, Sopot 1997.</w:t>
            </w:r>
          </w:p>
          <w:p w:rsidR="00CD4F3E" w:rsidRPr="004D1178" w:rsidRDefault="00CD4F3E" w:rsidP="007F3D64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E. Grochowska</w:t>
            </w:r>
            <w:r w:rsidRPr="004D1178">
              <w:rPr>
                <w:rStyle w:val="spelle"/>
                <w:sz w:val="24"/>
                <w:szCs w:val="24"/>
              </w:rPr>
              <w:t>, A. Graham</w:t>
            </w:r>
            <w:r w:rsidRPr="004D1178">
              <w:rPr>
                <w:sz w:val="24"/>
                <w:szCs w:val="24"/>
              </w:rPr>
              <w:t xml:space="preserve">, Jak rozruszać gospodarczo swoją </w:t>
            </w:r>
            <w:r w:rsidRPr="004D1178">
              <w:rPr>
                <w:rStyle w:val="grame"/>
                <w:sz w:val="24"/>
                <w:szCs w:val="24"/>
              </w:rPr>
              <w:t>gminę, Wyd.</w:t>
            </w:r>
            <w:r w:rsidRPr="004D1178">
              <w:rPr>
                <w:sz w:val="24"/>
                <w:szCs w:val="24"/>
              </w:rPr>
              <w:t xml:space="preserve"> Samorządowe FRDL, Warszawa 1997.</w:t>
            </w:r>
          </w:p>
        </w:tc>
      </w:tr>
    </w:tbl>
    <w:p w:rsidR="00CD4F3E" w:rsidRPr="004D1178" w:rsidRDefault="00CD4F3E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D4F3E" w:rsidRPr="004D117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4F3E" w:rsidRPr="004D1178" w:rsidRDefault="00CD4F3E" w:rsidP="005E010A">
            <w:pPr>
              <w:rPr>
                <w:sz w:val="24"/>
                <w:szCs w:val="24"/>
              </w:rPr>
            </w:pPr>
          </w:p>
          <w:p w:rsidR="00CD4F3E" w:rsidRPr="004D1178" w:rsidRDefault="00CD4F3E" w:rsidP="005E010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D4F3E" w:rsidRPr="004D1178" w:rsidRDefault="00CD4F3E" w:rsidP="00BF101B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Metody praktyczne: studium przypadków z zakresu poruszanej tematyki</w:t>
            </w:r>
          </w:p>
          <w:p w:rsidR="00CD4F3E" w:rsidRPr="004D1178" w:rsidRDefault="00CD4F3E" w:rsidP="00467AC8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Metody podające: objaśnienia aktów prawnych, objaśnienia analiz finansowych.</w:t>
            </w:r>
          </w:p>
        </w:tc>
      </w:tr>
      <w:tr w:rsidR="00CD4F3E" w:rsidRPr="004D117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D4F3E" w:rsidRPr="004D1178" w:rsidRDefault="00CD4F3E" w:rsidP="005E010A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D4F3E" w:rsidRPr="004D1178" w:rsidRDefault="00CD4F3E" w:rsidP="005E010A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Nr efektu kształcenia</w:t>
            </w:r>
            <w:r w:rsidRPr="004D1178">
              <w:rPr>
                <w:sz w:val="24"/>
                <w:szCs w:val="24"/>
              </w:rPr>
              <w:br/>
            </w:r>
          </w:p>
        </w:tc>
      </w:tr>
      <w:tr w:rsidR="00CD4F3E" w:rsidRPr="004D117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D4F3E" w:rsidRPr="004D1178" w:rsidRDefault="00CD4F3E" w:rsidP="005E010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D4F3E" w:rsidRPr="004D1178" w:rsidRDefault="00CD4F3E" w:rsidP="005E010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-09</w:t>
            </w:r>
          </w:p>
        </w:tc>
      </w:tr>
      <w:tr w:rsidR="00CD4F3E" w:rsidRPr="004D1178">
        <w:tc>
          <w:tcPr>
            <w:tcW w:w="8208" w:type="dxa"/>
            <w:gridSpan w:val="3"/>
          </w:tcPr>
          <w:p w:rsidR="00CD4F3E" w:rsidRPr="004D1178" w:rsidRDefault="00CD4F3E" w:rsidP="00993EA1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Raport pisemny z zakresu tematyki przedmiotu</w:t>
            </w:r>
          </w:p>
        </w:tc>
        <w:tc>
          <w:tcPr>
            <w:tcW w:w="1800" w:type="dxa"/>
          </w:tcPr>
          <w:p w:rsidR="00CD4F3E" w:rsidRPr="004D1178" w:rsidRDefault="00CD4F3E" w:rsidP="005E010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01- 09</w:t>
            </w:r>
          </w:p>
        </w:tc>
      </w:tr>
      <w:tr w:rsidR="00CD4F3E" w:rsidRPr="004D117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D4F3E" w:rsidRPr="004D1178" w:rsidRDefault="00CD4F3E" w:rsidP="005E010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D4F3E" w:rsidRPr="004D1178" w:rsidRDefault="00CD4F3E" w:rsidP="005E010A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Ocena ustnej prezentacji i raportu pisemnego</w:t>
            </w:r>
          </w:p>
          <w:p w:rsidR="00CD4F3E" w:rsidRPr="004D1178" w:rsidRDefault="00CD4F3E" w:rsidP="00BF101B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Wykonanie projektu i prezentacji multimedialnej</w:t>
            </w:r>
          </w:p>
        </w:tc>
      </w:tr>
    </w:tbl>
    <w:p w:rsidR="00CD4F3E" w:rsidRPr="004D1178" w:rsidRDefault="00CD4F3E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D4F3E" w:rsidRPr="004D117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NAKŁAD PRACY STUDENTA</w:t>
            </w:r>
          </w:p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4F3E" w:rsidRPr="004D1178">
        <w:trPr>
          <w:trHeight w:val="263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Liczba godzin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15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D4F3E" w:rsidRPr="004D1178" w:rsidRDefault="00CD4F3E" w:rsidP="00CE72FB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15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 w:rsidP="00162857">
            <w:pPr>
              <w:rPr>
                <w:sz w:val="24"/>
                <w:szCs w:val="24"/>
                <w:vertAlign w:val="superscript"/>
              </w:rPr>
            </w:pPr>
            <w:r w:rsidRPr="004D117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 w:rsidP="00CE72FB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Samodzielne przygotowywanie się do prezentacji</w:t>
            </w:r>
          </w:p>
        </w:tc>
        <w:tc>
          <w:tcPr>
            <w:tcW w:w="4797" w:type="dxa"/>
          </w:tcPr>
          <w:p w:rsidR="00CD4F3E" w:rsidRPr="004D1178" w:rsidRDefault="00CD4F3E" w:rsidP="005D5D66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20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 w:rsidP="00162857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Przygotowanie projektu / eseju / itp.</w:t>
            </w:r>
            <w:r w:rsidRPr="004D117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10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D4F3E" w:rsidRPr="004D1178" w:rsidRDefault="00CD4F3E" w:rsidP="00F832C2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0,1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Inne (studiowanie literatury i materiałów źródłowych przedsiębiorstw komunalnych)</w:t>
            </w: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20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</w:tcPr>
          <w:p w:rsidR="00CD4F3E" w:rsidRPr="004D1178" w:rsidRDefault="00CD4F3E">
            <w:pPr>
              <w:rPr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80,1</w:t>
            </w:r>
          </w:p>
        </w:tc>
      </w:tr>
      <w:tr w:rsidR="00CD4F3E" w:rsidRPr="004D1178">
        <w:trPr>
          <w:trHeight w:val="236"/>
        </w:trPr>
        <w:tc>
          <w:tcPr>
            <w:tcW w:w="5211" w:type="dxa"/>
            <w:shd w:val="clear" w:color="auto" w:fill="C0C0C0"/>
          </w:tcPr>
          <w:p w:rsidR="00CD4F3E" w:rsidRPr="004D1178" w:rsidRDefault="00CD4F3E" w:rsidP="0074288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D4F3E" w:rsidRPr="004D1178" w:rsidRDefault="00CD4F3E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  <w:shd w:val="clear" w:color="auto" w:fill="C0C0C0"/>
          </w:tcPr>
          <w:p w:rsidR="00CD4F3E" w:rsidRPr="004D1178" w:rsidRDefault="00CD4F3E">
            <w:pPr>
              <w:rPr>
                <w:sz w:val="24"/>
                <w:szCs w:val="24"/>
                <w:vertAlign w:val="superscript"/>
              </w:rPr>
            </w:pPr>
            <w:r w:rsidRPr="004D1178">
              <w:rPr>
                <w:sz w:val="24"/>
                <w:szCs w:val="24"/>
              </w:rPr>
              <w:t>Liczba p. ECTS związana z zajęciami praktycznymi</w:t>
            </w:r>
            <w:r w:rsidRPr="004D117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D4F3E" w:rsidRPr="004D1178" w:rsidRDefault="00CD4F3E">
            <w:pPr>
              <w:jc w:val="center"/>
              <w:rPr>
                <w:b/>
                <w:bCs/>
                <w:sz w:val="24"/>
                <w:szCs w:val="24"/>
              </w:rPr>
            </w:pPr>
            <w:r w:rsidRPr="004D1178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CD4F3E" w:rsidRPr="004D1178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D4F3E" w:rsidRPr="004D1178" w:rsidRDefault="00CD4F3E">
            <w:pPr>
              <w:rPr>
                <w:b/>
                <w:bCs/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D4F3E" w:rsidRPr="004D1178" w:rsidRDefault="00CD4F3E">
            <w:pPr>
              <w:jc w:val="center"/>
              <w:rPr>
                <w:sz w:val="24"/>
                <w:szCs w:val="24"/>
              </w:rPr>
            </w:pPr>
            <w:r w:rsidRPr="004D1178">
              <w:rPr>
                <w:sz w:val="24"/>
                <w:szCs w:val="24"/>
              </w:rPr>
              <w:t>0,5</w:t>
            </w:r>
          </w:p>
        </w:tc>
      </w:tr>
    </w:tbl>
    <w:p w:rsidR="00CD4F3E" w:rsidRPr="00FA3533" w:rsidRDefault="00CD4F3E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CD4F3E" w:rsidRPr="00FA3533" w:rsidSect="000B2DA0"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F3E" w:rsidRDefault="00CD4F3E">
      <w:r>
        <w:separator/>
      </w:r>
    </w:p>
  </w:endnote>
  <w:endnote w:type="continuationSeparator" w:id="0">
    <w:p w:rsidR="00CD4F3E" w:rsidRDefault="00CD4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3E" w:rsidRDefault="00CD4F3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D4F3E" w:rsidRDefault="00CD4F3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F3E" w:rsidRDefault="00CD4F3E">
      <w:r>
        <w:separator/>
      </w:r>
    </w:p>
  </w:footnote>
  <w:footnote w:type="continuationSeparator" w:id="0">
    <w:p w:rsidR="00CD4F3E" w:rsidRDefault="00CD4F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05AB7"/>
    <w:multiLevelType w:val="hybridMultilevel"/>
    <w:tmpl w:val="7F0A164A"/>
    <w:lvl w:ilvl="0" w:tplc="4636E7C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F6F31"/>
    <w:multiLevelType w:val="hybridMultilevel"/>
    <w:tmpl w:val="0BA6315A"/>
    <w:lvl w:ilvl="0" w:tplc="4636E7C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5">
    <w:nsid w:val="7F763892"/>
    <w:multiLevelType w:val="hybridMultilevel"/>
    <w:tmpl w:val="1D6C38F2"/>
    <w:lvl w:ilvl="0" w:tplc="0415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6"/>
  </w:num>
  <w:num w:numId="12">
    <w:abstractNumId w:val="6"/>
  </w:num>
  <w:num w:numId="13">
    <w:abstractNumId w:val="14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7"/>
  </w:num>
  <w:num w:numId="24">
    <w:abstractNumId w:val="25"/>
  </w:num>
  <w:num w:numId="25">
    <w:abstractNumId w:val="9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1C17"/>
    <w:rsid w:val="00040D48"/>
    <w:rsid w:val="00074F32"/>
    <w:rsid w:val="000835C7"/>
    <w:rsid w:val="000B063F"/>
    <w:rsid w:val="000B25BB"/>
    <w:rsid w:val="000B2DA0"/>
    <w:rsid w:val="000C4380"/>
    <w:rsid w:val="0013467C"/>
    <w:rsid w:val="00143F4D"/>
    <w:rsid w:val="00162857"/>
    <w:rsid w:val="00170DDB"/>
    <w:rsid w:val="001B59E8"/>
    <w:rsid w:val="001C2554"/>
    <w:rsid w:val="001D49B2"/>
    <w:rsid w:val="00202416"/>
    <w:rsid w:val="00217717"/>
    <w:rsid w:val="00222F13"/>
    <w:rsid w:val="00243030"/>
    <w:rsid w:val="00286CEC"/>
    <w:rsid w:val="002C53D2"/>
    <w:rsid w:val="002C698C"/>
    <w:rsid w:val="002E7751"/>
    <w:rsid w:val="002F4DE7"/>
    <w:rsid w:val="00300483"/>
    <w:rsid w:val="003036BB"/>
    <w:rsid w:val="00354BCC"/>
    <w:rsid w:val="00362DF1"/>
    <w:rsid w:val="00371951"/>
    <w:rsid w:val="003813C5"/>
    <w:rsid w:val="003D1073"/>
    <w:rsid w:val="003D4BA8"/>
    <w:rsid w:val="003E10A0"/>
    <w:rsid w:val="003E7612"/>
    <w:rsid w:val="003F7FDC"/>
    <w:rsid w:val="0041601A"/>
    <w:rsid w:val="004253A0"/>
    <w:rsid w:val="0043490F"/>
    <w:rsid w:val="004649F8"/>
    <w:rsid w:val="00467AC8"/>
    <w:rsid w:val="00470D39"/>
    <w:rsid w:val="00487889"/>
    <w:rsid w:val="004C3DEC"/>
    <w:rsid w:val="004D1178"/>
    <w:rsid w:val="004D5610"/>
    <w:rsid w:val="004E34C4"/>
    <w:rsid w:val="004F018E"/>
    <w:rsid w:val="00520B78"/>
    <w:rsid w:val="00554521"/>
    <w:rsid w:val="00565718"/>
    <w:rsid w:val="0058485C"/>
    <w:rsid w:val="005D5D66"/>
    <w:rsid w:val="005E010A"/>
    <w:rsid w:val="005E7E13"/>
    <w:rsid w:val="005F159A"/>
    <w:rsid w:val="005F5203"/>
    <w:rsid w:val="005F6E91"/>
    <w:rsid w:val="006025F3"/>
    <w:rsid w:val="00636829"/>
    <w:rsid w:val="00643CFC"/>
    <w:rsid w:val="0067486A"/>
    <w:rsid w:val="006841D1"/>
    <w:rsid w:val="006D73BD"/>
    <w:rsid w:val="006E66AC"/>
    <w:rsid w:val="007226B6"/>
    <w:rsid w:val="00724143"/>
    <w:rsid w:val="007351F4"/>
    <w:rsid w:val="0074288E"/>
    <w:rsid w:val="00742916"/>
    <w:rsid w:val="0074563B"/>
    <w:rsid w:val="007628C5"/>
    <w:rsid w:val="00763980"/>
    <w:rsid w:val="00764695"/>
    <w:rsid w:val="00773F77"/>
    <w:rsid w:val="00776318"/>
    <w:rsid w:val="00785DB1"/>
    <w:rsid w:val="007C1257"/>
    <w:rsid w:val="007F0797"/>
    <w:rsid w:val="007F3D64"/>
    <w:rsid w:val="008023FB"/>
    <w:rsid w:val="008134EB"/>
    <w:rsid w:val="00820DA5"/>
    <w:rsid w:val="008236EB"/>
    <w:rsid w:val="00827CB3"/>
    <w:rsid w:val="00857E12"/>
    <w:rsid w:val="00865811"/>
    <w:rsid w:val="008674C7"/>
    <w:rsid w:val="008B518A"/>
    <w:rsid w:val="008D43A6"/>
    <w:rsid w:val="00923B47"/>
    <w:rsid w:val="009403B0"/>
    <w:rsid w:val="00944297"/>
    <w:rsid w:val="00967D9D"/>
    <w:rsid w:val="00993EA1"/>
    <w:rsid w:val="009A23F4"/>
    <w:rsid w:val="009A5EEE"/>
    <w:rsid w:val="009C2E4D"/>
    <w:rsid w:val="009E1263"/>
    <w:rsid w:val="00A262CC"/>
    <w:rsid w:val="00A4107F"/>
    <w:rsid w:val="00A43827"/>
    <w:rsid w:val="00A46DAF"/>
    <w:rsid w:val="00A813C8"/>
    <w:rsid w:val="00A91A6C"/>
    <w:rsid w:val="00AA330D"/>
    <w:rsid w:val="00AA6BB8"/>
    <w:rsid w:val="00AB7FA5"/>
    <w:rsid w:val="00AC4F78"/>
    <w:rsid w:val="00AE21A7"/>
    <w:rsid w:val="00AF5FE2"/>
    <w:rsid w:val="00B01E31"/>
    <w:rsid w:val="00B2097B"/>
    <w:rsid w:val="00B66374"/>
    <w:rsid w:val="00B66DD9"/>
    <w:rsid w:val="00B71297"/>
    <w:rsid w:val="00B9164C"/>
    <w:rsid w:val="00BA0A76"/>
    <w:rsid w:val="00BA4056"/>
    <w:rsid w:val="00BB4673"/>
    <w:rsid w:val="00BC55B5"/>
    <w:rsid w:val="00BE2E02"/>
    <w:rsid w:val="00BF101B"/>
    <w:rsid w:val="00C07BA5"/>
    <w:rsid w:val="00C102A9"/>
    <w:rsid w:val="00C17E4E"/>
    <w:rsid w:val="00C32F9B"/>
    <w:rsid w:val="00C502A4"/>
    <w:rsid w:val="00C66D8F"/>
    <w:rsid w:val="00C75B65"/>
    <w:rsid w:val="00C862C9"/>
    <w:rsid w:val="00CA7B32"/>
    <w:rsid w:val="00CB14B8"/>
    <w:rsid w:val="00CC4125"/>
    <w:rsid w:val="00CD4F3E"/>
    <w:rsid w:val="00CD7C20"/>
    <w:rsid w:val="00CE3B1A"/>
    <w:rsid w:val="00CE49BA"/>
    <w:rsid w:val="00CE4B9E"/>
    <w:rsid w:val="00CE72DA"/>
    <w:rsid w:val="00CE72FB"/>
    <w:rsid w:val="00D00282"/>
    <w:rsid w:val="00D22ABE"/>
    <w:rsid w:val="00D2567D"/>
    <w:rsid w:val="00D317DA"/>
    <w:rsid w:val="00D40F34"/>
    <w:rsid w:val="00D470B9"/>
    <w:rsid w:val="00D60E63"/>
    <w:rsid w:val="00D70B2B"/>
    <w:rsid w:val="00D70C81"/>
    <w:rsid w:val="00DB164F"/>
    <w:rsid w:val="00DC3DDF"/>
    <w:rsid w:val="00DC45F9"/>
    <w:rsid w:val="00E01C16"/>
    <w:rsid w:val="00E03B05"/>
    <w:rsid w:val="00E04623"/>
    <w:rsid w:val="00E118FB"/>
    <w:rsid w:val="00E62D7E"/>
    <w:rsid w:val="00EA2797"/>
    <w:rsid w:val="00F13827"/>
    <w:rsid w:val="00F26C2D"/>
    <w:rsid w:val="00F457B8"/>
    <w:rsid w:val="00F832C2"/>
    <w:rsid w:val="00FA0663"/>
    <w:rsid w:val="00FA3533"/>
    <w:rsid w:val="00FC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character" w:customStyle="1" w:styleId="grame">
    <w:name w:val="grame"/>
    <w:basedOn w:val="DefaultParagraphFont"/>
    <w:uiPriority w:val="99"/>
    <w:rsid w:val="00CE4B9E"/>
  </w:style>
  <w:style w:type="character" w:customStyle="1" w:styleId="spelle">
    <w:name w:val="spelle"/>
    <w:basedOn w:val="DefaultParagraphFont"/>
    <w:uiPriority w:val="99"/>
    <w:rsid w:val="00D470B9"/>
  </w:style>
  <w:style w:type="character" w:styleId="Hyperlink">
    <w:name w:val="Hyperlink"/>
    <w:basedOn w:val="DefaultParagraphFont"/>
    <w:uiPriority w:val="99"/>
    <w:rsid w:val="006841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5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munalne.info/repository/files/Robert_Bedzinski_-_Analiza_rynkow_uslug_komunalnych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munalne.info/repository/files/TATransormacj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munalne.info/e4u.ph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720</Words>
  <Characters>4323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5</cp:revision>
  <cp:lastPrinted>2012-05-11T08:02:00Z</cp:lastPrinted>
  <dcterms:created xsi:type="dcterms:W3CDTF">2012-09-11T04:20:00Z</dcterms:created>
  <dcterms:modified xsi:type="dcterms:W3CDTF">2012-09-15T07:17:00Z</dcterms:modified>
</cp:coreProperties>
</file>